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86" w:type="dxa"/>
        <w:tblLayout w:type="fixed"/>
        <w:tblLook w:val="01E0" w:firstRow="1" w:lastRow="1" w:firstColumn="1" w:lastColumn="1" w:noHBand="0" w:noVBand="0"/>
      </w:tblPr>
      <w:tblGrid>
        <w:gridCol w:w="815"/>
        <w:gridCol w:w="7033"/>
        <w:gridCol w:w="738"/>
      </w:tblGrid>
      <w:tr w:rsidR="00E86B10" w:rsidRPr="00ED4E89" w:rsidTr="00E25124">
        <w:trPr>
          <w:trHeight w:val="449"/>
        </w:trPr>
        <w:tc>
          <w:tcPr>
            <w:tcW w:w="8586" w:type="dxa"/>
            <w:gridSpan w:val="3"/>
          </w:tcPr>
          <w:p w:rsidR="00E86B10" w:rsidRPr="00ED4E89" w:rsidRDefault="00E86B10" w:rsidP="006E4AB5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ED4E89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สารบัญ</w:t>
            </w:r>
          </w:p>
        </w:tc>
      </w:tr>
      <w:tr w:rsidR="00E81075" w:rsidRPr="00ED4E89" w:rsidTr="00E25124">
        <w:trPr>
          <w:trHeight w:val="449"/>
        </w:trPr>
        <w:tc>
          <w:tcPr>
            <w:tcW w:w="8586" w:type="dxa"/>
            <w:gridSpan w:val="3"/>
          </w:tcPr>
          <w:p w:rsidR="00E81075" w:rsidRPr="00ED4E89" w:rsidRDefault="00E81075" w:rsidP="006E4A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6B10" w:rsidRPr="00ED4E89" w:rsidTr="00E25124">
        <w:trPr>
          <w:trHeight w:val="389"/>
        </w:trPr>
        <w:tc>
          <w:tcPr>
            <w:tcW w:w="815" w:type="dxa"/>
          </w:tcPr>
          <w:p w:rsidR="00E86B10" w:rsidRPr="00ED4E89" w:rsidRDefault="00E86B10" w:rsidP="006E4AB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E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7033" w:type="dxa"/>
          </w:tcPr>
          <w:p w:rsidR="00E86B10" w:rsidRPr="00ED4E89" w:rsidRDefault="00E86B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8" w:type="dxa"/>
          </w:tcPr>
          <w:p w:rsidR="00E86B10" w:rsidRPr="00ED4E89" w:rsidRDefault="00E86B10" w:rsidP="006E4AB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E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</w:tbl>
    <w:p w:rsidR="00E25124" w:rsidRPr="00ED4E89" w:rsidRDefault="00E25124" w:rsidP="00E25124">
      <w:pPr>
        <w:tabs>
          <w:tab w:val="left" w:pos="54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</w:p>
    <w:p w:rsidR="00E25124" w:rsidRPr="00ED4E89" w:rsidRDefault="00E25124" w:rsidP="00E25124">
      <w:pPr>
        <w:tabs>
          <w:tab w:val="left" w:pos="54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>1</w:t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  <w:cs/>
        </w:rPr>
        <w:t>บทนำ</w:t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E25124" w:rsidRPr="00ED4E89" w:rsidRDefault="00E25124" w:rsidP="00E25124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E25124" w:rsidRPr="00ED4E89" w:rsidRDefault="00E25124" w:rsidP="00E25124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E25124" w:rsidRDefault="00E25124" w:rsidP="00E25124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1B6AF5" w:rsidRPr="00ED4E89" w:rsidRDefault="001B6AF5" w:rsidP="00E25124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</w:p>
    <w:p w:rsidR="00E25124" w:rsidRPr="00ED4E89" w:rsidRDefault="00E25124" w:rsidP="00E25124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>2</w:t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t>แนวคิด ทฤษฎีและงานวิจัยที่เกี่ยวข้อง</w:t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Pr="00ED4E8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Pr="00ED4E8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1B6AF5" w:rsidRPr="00ED4E89" w:rsidRDefault="001B6AF5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</w:p>
    <w:p w:rsidR="00E25124" w:rsidRPr="00ED4E89" w:rsidRDefault="00E25124" w:rsidP="00E25124">
      <w:pPr>
        <w:tabs>
          <w:tab w:val="left" w:pos="540"/>
          <w:tab w:val="left" w:pos="720"/>
          <w:tab w:val="left" w:pos="1080"/>
          <w:tab w:val="left" w:pos="162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>3</w:t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  <w:cs/>
        </w:rPr>
        <w:t>วิธีดำเนินการวิจัย</w:t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Pr="00ED4E8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Pr="00ED4E8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1B6AF5" w:rsidRPr="00ED4E89" w:rsidRDefault="001B6AF5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</w:p>
    <w:p w:rsidR="00990E19" w:rsidRPr="00ED4E89" w:rsidRDefault="00DB4E14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4</w:t>
      </w:r>
      <w:r w:rsidR="00990E19" w:rsidRPr="00ED4E89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ผลการวิเคราะห์ข้อมูล</w:t>
      </w:r>
      <w:r w:rsidR="00990E19" w:rsidRPr="00ED4E89">
        <w:rPr>
          <w:rFonts w:ascii="TH SarabunPSK" w:eastAsia="Calibri" w:hAnsi="TH SarabunPSK" w:cs="TH SarabunPSK"/>
          <w:sz w:val="32"/>
          <w:szCs w:val="32"/>
        </w:rPr>
        <w:tab/>
      </w:r>
      <w:r w:rsidR="00990E19"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Pr="00ED4E8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Pr="00ED4E8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1B6AF5" w:rsidRPr="00ED4E89" w:rsidRDefault="001B6AF5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</w:p>
    <w:p w:rsidR="00990E19" w:rsidRPr="00ED4E89" w:rsidRDefault="00DB4E14" w:rsidP="00990E19">
      <w:pPr>
        <w:tabs>
          <w:tab w:val="left" w:pos="540"/>
          <w:tab w:val="left" w:pos="720"/>
          <w:tab w:val="left" w:pos="1080"/>
          <w:tab w:val="left" w:pos="162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5</w:t>
      </w:r>
      <w:r w:rsidR="00990E19" w:rsidRPr="00ED4E89">
        <w:rPr>
          <w:rFonts w:ascii="TH SarabunPSK" w:eastAsia="Calibri" w:hAnsi="TH SarabunPSK" w:cs="TH SarabunPSK"/>
          <w:sz w:val="32"/>
          <w:szCs w:val="32"/>
        </w:rPr>
        <w:tab/>
      </w:r>
      <w:r w:rsidR="00B655E6">
        <w:rPr>
          <w:rFonts w:ascii="TH SarabunPSK" w:eastAsia="Calibri" w:hAnsi="TH SarabunPSK" w:cs="TH SarabunPSK" w:hint="cs"/>
          <w:sz w:val="32"/>
          <w:szCs w:val="32"/>
          <w:cs/>
        </w:rPr>
        <w:t>สรุป อภิปรายผล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และข้อเสนอแนะ</w:t>
      </w:r>
      <w:r w:rsidR="00990E19" w:rsidRPr="00ED4E89">
        <w:rPr>
          <w:rFonts w:ascii="TH SarabunPSK" w:eastAsia="Calibri" w:hAnsi="TH SarabunPSK" w:cs="TH SarabunPSK"/>
          <w:sz w:val="32"/>
          <w:szCs w:val="32"/>
        </w:rPr>
        <w:tab/>
      </w:r>
      <w:r w:rsidR="00990E19"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Pr="00ED4E8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Pr="00ED4E8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990E19" w:rsidRDefault="00990E19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</w:rPr>
        <w:instrText>FORMTEXT</w:instrText>
      </w:r>
      <w:r w:rsidRPr="00ED4E8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ED4E89">
        <w:rPr>
          <w:rFonts w:ascii="TH SarabunPSK" w:hAnsi="TH SarabunPSK" w:cs="TH SarabunPSK"/>
          <w:sz w:val="32"/>
          <w:szCs w:val="32"/>
          <w:cs/>
        </w:rPr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ED4E8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ED4E8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1B6AF5" w:rsidRPr="00ED4E89" w:rsidRDefault="001B6AF5" w:rsidP="00990E19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firstLine="270"/>
        <w:rPr>
          <w:rFonts w:ascii="TH SarabunPSK" w:eastAsia="Calibri" w:hAnsi="TH SarabunPSK" w:cs="TH SarabunPSK"/>
          <w:sz w:val="32"/>
          <w:szCs w:val="32"/>
        </w:rPr>
      </w:pPr>
      <w:bookmarkStart w:id="0" w:name="_GoBack"/>
      <w:bookmarkEnd w:id="0"/>
    </w:p>
    <w:p w:rsidR="00E25124" w:rsidRDefault="00E25124" w:rsidP="00E25124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left="270"/>
        <w:rPr>
          <w:rFonts w:ascii="TH SarabunPSK" w:eastAsia="Calibri" w:hAnsi="TH SarabunPSK" w:cs="TH SarabunPSK"/>
          <w:sz w:val="32"/>
          <w:szCs w:val="32"/>
        </w:rPr>
      </w:pPr>
      <w:r w:rsidRPr="00ED4E89">
        <w:rPr>
          <w:rFonts w:ascii="TH SarabunPSK" w:eastAsia="Calibri" w:hAnsi="TH SarabunPSK" w:cs="TH SarabunPSK"/>
          <w:sz w:val="32"/>
          <w:szCs w:val="32"/>
          <w:cs/>
        </w:rPr>
        <w:t>บรรณานุกรม</w:t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p w:rsidR="007C5A71" w:rsidRDefault="007C5A71" w:rsidP="007C5A71">
      <w:pPr>
        <w:tabs>
          <w:tab w:val="left" w:pos="540"/>
          <w:tab w:val="left" w:pos="720"/>
          <w:tab w:val="left" w:pos="1080"/>
          <w:tab w:val="left" w:leader="dot" w:pos="7380"/>
          <w:tab w:val="right" w:pos="8280"/>
        </w:tabs>
        <w:ind w:left="27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ประวัติผู้วิจัย</w:t>
      </w:r>
      <w:r w:rsidRPr="00ED4E89">
        <w:rPr>
          <w:rFonts w:ascii="TH SarabunPSK" w:eastAsia="Calibri" w:hAnsi="TH SarabunPSK" w:cs="TH SarabunPSK"/>
          <w:sz w:val="32"/>
          <w:szCs w:val="32"/>
        </w:rPr>
        <w:tab/>
      </w:r>
      <w:r w:rsidRPr="00ED4E89">
        <w:rPr>
          <w:rFonts w:ascii="TH SarabunPSK" w:eastAsia="Calibri" w:hAnsi="TH SarabunPSK" w:cs="TH SarabunPSK"/>
          <w:sz w:val="32"/>
          <w:szCs w:val="32"/>
        </w:rPr>
        <w:tab/>
        <w:t>xx</w:t>
      </w:r>
    </w:p>
    <w:sectPr w:rsidR="007C5A71" w:rsidSect="00A879F5">
      <w:pgSz w:w="11906" w:h="16838"/>
      <w:pgMar w:top="1800" w:right="1440" w:bottom="1440" w:left="18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6913C9"/>
    <w:rsid w:val="00015D28"/>
    <w:rsid w:val="00091EC9"/>
    <w:rsid w:val="00113ED1"/>
    <w:rsid w:val="001B6AF5"/>
    <w:rsid w:val="0023010C"/>
    <w:rsid w:val="002B4759"/>
    <w:rsid w:val="002E2363"/>
    <w:rsid w:val="003A74DC"/>
    <w:rsid w:val="003E4522"/>
    <w:rsid w:val="00430486"/>
    <w:rsid w:val="004452FC"/>
    <w:rsid w:val="004B6BD9"/>
    <w:rsid w:val="004C4440"/>
    <w:rsid w:val="00503154"/>
    <w:rsid w:val="006178BC"/>
    <w:rsid w:val="006913C9"/>
    <w:rsid w:val="006956BD"/>
    <w:rsid w:val="006D641A"/>
    <w:rsid w:val="006E4AB5"/>
    <w:rsid w:val="00770C76"/>
    <w:rsid w:val="00787E7F"/>
    <w:rsid w:val="007C5A71"/>
    <w:rsid w:val="008217D7"/>
    <w:rsid w:val="00933123"/>
    <w:rsid w:val="00990E19"/>
    <w:rsid w:val="009A4ADC"/>
    <w:rsid w:val="00A0497D"/>
    <w:rsid w:val="00A61D87"/>
    <w:rsid w:val="00A879F5"/>
    <w:rsid w:val="00AB2FCD"/>
    <w:rsid w:val="00B655E6"/>
    <w:rsid w:val="00B8738D"/>
    <w:rsid w:val="00BE2F9B"/>
    <w:rsid w:val="00C114B9"/>
    <w:rsid w:val="00C21E5B"/>
    <w:rsid w:val="00C32DE7"/>
    <w:rsid w:val="00D32F64"/>
    <w:rsid w:val="00D42CB6"/>
    <w:rsid w:val="00DB4E14"/>
    <w:rsid w:val="00DF4762"/>
    <w:rsid w:val="00E25124"/>
    <w:rsid w:val="00E81075"/>
    <w:rsid w:val="00E86B10"/>
    <w:rsid w:val="00ED4E89"/>
    <w:rsid w:val="00EF3D4D"/>
    <w:rsid w:val="00FB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F6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C21E5B"/>
    <w:pPr>
      <w:jc w:val="center"/>
    </w:pPr>
    <w:rPr>
      <w:rFonts w:eastAsia="Cordia New" w:cs="Cordia New"/>
      <w:sz w:val="32"/>
      <w:szCs w:val="32"/>
    </w:rPr>
  </w:style>
  <w:style w:type="paragraph" w:styleId="a5">
    <w:name w:val="Balloon Text"/>
    <w:basedOn w:val="a"/>
    <w:semiHidden/>
    <w:rsid w:val="00C32DE7"/>
    <w:rPr>
      <w:rFonts w:ascii="Tahoma" w:hAnsi="Tahoma"/>
      <w:sz w:val="16"/>
      <w:szCs w:val="18"/>
    </w:rPr>
  </w:style>
  <w:style w:type="paragraph" w:styleId="a6">
    <w:name w:val="footer"/>
    <w:basedOn w:val="a"/>
    <w:link w:val="a7"/>
    <w:rsid w:val="00E25124"/>
    <w:pPr>
      <w:tabs>
        <w:tab w:val="center" w:pos="4153"/>
        <w:tab w:val="right" w:pos="8306"/>
      </w:tabs>
    </w:pPr>
    <w:rPr>
      <w:rFonts w:ascii="Angsana New" w:hAnsi="Angsana New"/>
      <w:color w:val="000000"/>
      <w:sz w:val="32"/>
      <w:szCs w:val="37"/>
    </w:rPr>
  </w:style>
  <w:style w:type="character" w:customStyle="1" w:styleId="a7">
    <w:name w:val="ท้ายกระดาษ อักขระ"/>
    <w:basedOn w:val="a0"/>
    <w:link w:val="a6"/>
    <w:rsid w:val="00E25124"/>
    <w:rPr>
      <w:rFonts w:ascii="Angsana New" w:hAnsi="Angsana New"/>
      <w:color w:val="000000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\Local%20Settings\Temporary%20Internet%20Files\Content.IE5\331O3VR2\3.&#3626;&#3634;&#3619;&#3610;&#3633;&#3597;&#3616;..%5b1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3.สารบัญภ..[1]</Template>
  <TotalTime>11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nu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admini</dc:creator>
  <cp:keywords/>
  <dc:description/>
  <cp:lastModifiedBy>Windows User</cp:lastModifiedBy>
  <cp:revision>16</cp:revision>
  <cp:lastPrinted>2009-03-24T08:15:00Z</cp:lastPrinted>
  <dcterms:created xsi:type="dcterms:W3CDTF">2012-01-15T02:06:00Z</dcterms:created>
  <dcterms:modified xsi:type="dcterms:W3CDTF">2015-07-27T04:08:00Z</dcterms:modified>
</cp:coreProperties>
</file>